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FD880" w14:textId="77777777" w:rsidR="004B3F31" w:rsidRDefault="004B3F31" w:rsidP="004B3F3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BURLEY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253177A6" w14:textId="77777777" w:rsidR="004B3F31" w:rsidRDefault="004B3F31" w:rsidP="004B3F3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Chineham, Hampshire. Gentleman.</w:t>
      </w:r>
    </w:p>
    <w:p w14:paraId="75C7EA47" w14:textId="77777777" w:rsidR="004B3F31" w:rsidRDefault="004B3F31" w:rsidP="004B3F31">
      <w:pPr>
        <w:pStyle w:val="NoSpacing"/>
        <w:jc w:val="both"/>
        <w:rPr>
          <w:rFonts w:cs="Times New Roman"/>
          <w:szCs w:val="24"/>
        </w:rPr>
      </w:pPr>
    </w:p>
    <w:p w14:paraId="117390DE" w14:textId="77777777" w:rsidR="004B3F31" w:rsidRDefault="004B3F31" w:rsidP="004B3F31">
      <w:pPr>
        <w:pStyle w:val="NoSpacing"/>
        <w:jc w:val="both"/>
        <w:rPr>
          <w:rFonts w:cs="Times New Roman"/>
          <w:szCs w:val="24"/>
        </w:rPr>
      </w:pPr>
    </w:p>
    <w:p w14:paraId="19895DDB" w14:textId="77777777" w:rsidR="004B3F31" w:rsidRDefault="004B3F31" w:rsidP="004B3F3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Quedhampton</w:t>
      </w:r>
      <w:proofErr w:type="spellEnd"/>
      <w:r>
        <w:rPr>
          <w:rFonts w:cs="Times New Roman"/>
          <w:szCs w:val="24"/>
        </w:rPr>
        <w:t>(q.v.) brought a plaint of debt against him.</w:t>
      </w:r>
    </w:p>
    <w:p w14:paraId="45E25FCB" w14:textId="77777777" w:rsidR="004B3F31" w:rsidRDefault="004B3F31" w:rsidP="004B3F3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1881C24B" w14:textId="77777777" w:rsidR="004B3F31" w:rsidRDefault="004B3F31" w:rsidP="004B3F31">
      <w:pPr>
        <w:pStyle w:val="NoSpacing"/>
        <w:jc w:val="both"/>
        <w:rPr>
          <w:rFonts w:cs="Times New Roman"/>
          <w:szCs w:val="24"/>
        </w:rPr>
      </w:pPr>
    </w:p>
    <w:p w14:paraId="45077F07" w14:textId="77777777" w:rsidR="004B3F31" w:rsidRDefault="004B3F31" w:rsidP="004B3F31">
      <w:pPr>
        <w:pStyle w:val="NoSpacing"/>
        <w:jc w:val="both"/>
        <w:rPr>
          <w:rFonts w:cs="Times New Roman"/>
          <w:szCs w:val="24"/>
        </w:rPr>
      </w:pPr>
    </w:p>
    <w:p w14:paraId="4BA109D5" w14:textId="77777777" w:rsidR="004B3F31" w:rsidRDefault="004B3F31" w:rsidP="004B3F3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20 May 2023</w:t>
      </w:r>
    </w:p>
    <w:p w14:paraId="286AE75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AEFC7" w14:textId="77777777" w:rsidR="004B3F31" w:rsidRDefault="004B3F31" w:rsidP="009139A6">
      <w:r>
        <w:separator/>
      </w:r>
    </w:p>
  </w:endnote>
  <w:endnote w:type="continuationSeparator" w:id="0">
    <w:p w14:paraId="19782F48" w14:textId="77777777" w:rsidR="004B3F31" w:rsidRDefault="004B3F3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C80F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6970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EB8C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A5923" w14:textId="77777777" w:rsidR="004B3F31" w:rsidRDefault="004B3F31" w:rsidP="009139A6">
      <w:r>
        <w:separator/>
      </w:r>
    </w:p>
  </w:footnote>
  <w:footnote w:type="continuationSeparator" w:id="0">
    <w:p w14:paraId="30CF7200" w14:textId="77777777" w:rsidR="004B3F31" w:rsidRDefault="004B3F3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955E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3BBF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DB39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F31"/>
    <w:rsid w:val="000666E0"/>
    <w:rsid w:val="002510B7"/>
    <w:rsid w:val="004B3F31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6FBDB"/>
  <w15:chartTrackingRefBased/>
  <w15:docId w15:val="{D6D01326-9117-4346-BD5E-1CC6276B6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B3F3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2023-09-05T19:39:00Z</dcterms:created>
  <dcterms:modified xsi:type="dcterms:W3CDTF">2023-09-05T19:40:00Z</dcterms:modified>
</cp:coreProperties>
</file>